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7374" w:rsidRDefault="00C67374" w:rsidP="00C6737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Henry SWETHERYNDEN</w:t>
      </w:r>
      <w:r>
        <w:t xml:space="preserve">   </w:t>
      </w:r>
      <w:proofErr w:type="gramStart"/>
      <w:r>
        <w:t xml:space="preserve">   (</w:t>
      </w:r>
      <w:proofErr w:type="gramEnd"/>
      <w:r>
        <w:t>fl.1496)</w:t>
      </w:r>
    </w:p>
    <w:p w:rsidR="00C67374" w:rsidRDefault="00C67374" w:rsidP="00C6737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Boughton</w:t>
      </w:r>
      <w:proofErr w:type="spellEnd"/>
      <w:r>
        <w:t xml:space="preserve"> Malherbe, Kent.</w:t>
      </w:r>
    </w:p>
    <w:p w:rsidR="00C67374" w:rsidRDefault="00C67374" w:rsidP="00C6737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67374" w:rsidRDefault="00C67374" w:rsidP="00C6737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67374" w:rsidRDefault="00C67374" w:rsidP="00C6737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1496</w:t>
      </w:r>
      <w:r>
        <w:tab/>
        <w:t>He made his Will.  (Plomer p.460)</w:t>
      </w:r>
    </w:p>
    <w:p w:rsidR="00C67374" w:rsidRDefault="00C67374" w:rsidP="00C6737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67374" w:rsidRDefault="00C67374" w:rsidP="00C6737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67374" w:rsidRDefault="00C67374" w:rsidP="00C6737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12 August 2017</w:t>
      </w:r>
    </w:p>
    <w:p w:rsidR="006B2F86" w:rsidRPr="00E71FC3" w:rsidRDefault="00C6737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7374" w:rsidRDefault="00C67374" w:rsidP="00E71FC3">
      <w:pPr>
        <w:spacing w:after="0" w:line="240" w:lineRule="auto"/>
      </w:pPr>
      <w:r>
        <w:separator/>
      </w:r>
    </w:p>
  </w:endnote>
  <w:endnote w:type="continuationSeparator" w:id="0">
    <w:p w:rsidR="00C67374" w:rsidRDefault="00C673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7374" w:rsidRDefault="00C67374" w:rsidP="00E71FC3">
      <w:pPr>
        <w:spacing w:after="0" w:line="240" w:lineRule="auto"/>
      </w:pPr>
      <w:r>
        <w:separator/>
      </w:r>
    </w:p>
  </w:footnote>
  <w:footnote w:type="continuationSeparator" w:id="0">
    <w:p w:rsidR="00C67374" w:rsidRDefault="00C673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374"/>
    <w:rsid w:val="001A7C09"/>
    <w:rsid w:val="00577BD5"/>
    <w:rsid w:val="00656CBA"/>
    <w:rsid w:val="006A1F77"/>
    <w:rsid w:val="00733BE7"/>
    <w:rsid w:val="00AB52E8"/>
    <w:rsid w:val="00B16D3F"/>
    <w:rsid w:val="00BB41AC"/>
    <w:rsid w:val="00C6737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CDF69B-C911-4E5B-9FA8-271BA48C4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6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2017-08-28T15:08:00Z</dcterms:created>
  <dcterms:modified xsi:type="dcterms:W3CDTF">2017-08-28T15:14:00Z</dcterms:modified>
</cp:coreProperties>
</file>